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ayout w:type="fixed"/>
        <w:tblLook w:val="00A0"/>
      </w:tblPr>
      <w:tblGrid>
        <w:gridCol w:w="4787"/>
        <w:gridCol w:w="236"/>
        <w:gridCol w:w="379"/>
        <w:gridCol w:w="144"/>
        <w:gridCol w:w="423"/>
        <w:gridCol w:w="975"/>
        <w:gridCol w:w="301"/>
        <w:gridCol w:w="815"/>
        <w:gridCol w:w="602"/>
        <w:gridCol w:w="992"/>
      </w:tblGrid>
      <w:tr w:rsidR="00C63056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63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№ 2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63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 проекту отчета об исполнении бюджета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63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сельского поселения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63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района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463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2012 год</w:t>
            </w:r>
          </w:p>
        </w:tc>
      </w:tr>
      <w:tr w:rsidR="00C63056" w:rsidRPr="0020225D" w:rsidTr="009F6990">
        <w:trPr>
          <w:trHeight w:val="300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63056" w:rsidRPr="0020225D" w:rsidTr="009F6990">
        <w:trPr>
          <w:trHeight w:val="300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63056" w:rsidRPr="0020225D" w:rsidTr="009F6990">
        <w:trPr>
          <w:trHeight w:val="1320"/>
        </w:trPr>
        <w:tc>
          <w:tcPr>
            <w:tcW w:w="965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расходной части бюджета </w:t>
            </w:r>
          </w:p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Выселковского сельского поселения Выселковского ра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йона </w:t>
            </w:r>
          </w:p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разделам, подразделам, </w:t>
            </w: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функциональной классификации расходов </w:t>
            </w:r>
          </w:p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Российской Федерации за 2012 год</w:t>
            </w:r>
          </w:p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63056" w:rsidRPr="0020225D" w:rsidTr="009F6990">
        <w:trPr>
          <w:trHeight w:val="1830"/>
        </w:trPr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lang w:eastAsia="ru-RU"/>
              </w:rPr>
              <w:t>План, тыс.руб.</w:t>
            </w:r>
          </w:p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lang w:eastAsia="ru-RU"/>
              </w:rPr>
              <w:t>Исполнено, тыс.руб.</w:t>
            </w:r>
          </w:p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C6305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lang w:eastAsia="ru-RU"/>
              </w:rPr>
              <w:t>Исполнение, %</w:t>
            </w:r>
          </w:p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C63056" w:rsidRPr="0020225D" w:rsidTr="009F6990">
        <w:trPr>
          <w:trHeight w:val="234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tcBorders>
              <w:top w:val="single" w:sz="4" w:space="0" w:color="auto"/>
            </w:tcBorders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расходы в том  числе: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</w:tcBorders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217969,0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211619,5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15359,3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15146,1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C63056" w:rsidRPr="0020225D" w:rsidTr="009F6990">
        <w:trPr>
          <w:trHeight w:val="960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 органа местного самоуправления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980,6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980,6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63056" w:rsidRPr="0020225D" w:rsidTr="009F6990">
        <w:trPr>
          <w:trHeight w:val="1410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 высших органах исполнительной власти субъектов Российской Федерации местной администрации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7770,7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7743,9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C63056" w:rsidRPr="0020225D" w:rsidTr="009F6990">
        <w:trPr>
          <w:trHeight w:val="1118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63056" w:rsidRPr="0020225D" w:rsidTr="009F6990">
        <w:trPr>
          <w:trHeight w:val="554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6193,0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6156,6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C63056" w:rsidRPr="0020225D" w:rsidTr="009F6990">
        <w:trPr>
          <w:trHeight w:val="630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2443,0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2430,8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C63056" w:rsidRPr="0020225D" w:rsidTr="009F6990">
        <w:trPr>
          <w:trHeight w:val="977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Защита населения и территории  от чрезвычайных ситуаций  природного  и техногенного  характера, гражданская  оборона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1243,0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1241,8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63056" w:rsidRPr="0020225D" w:rsidTr="009F6990">
        <w:trPr>
          <w:trHeight w:val="9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1200,0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1189,0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111217,2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106263,3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347,0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1309,3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1309,2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101477,7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97365,1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95,9</w:t>
            </w:r>
          </w:p>
        </w:tc>
      </w:tr>
      <w:tr w:rsidR="00C63056" w:rsidRPr="0020225D" w:rsidTr="009F6990">
        <w:trPr>
          <w:trHeight w:val="630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8083,2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7242,7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29785,9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29727,2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1258,5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1256,8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14753,4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14750,6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63056" w:rsidRPr="0020225D" w:rsidTr="00AD1AFB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13774,0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13719,8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C63056" w:rsidRPr="0020225D" w:rsidTr="00AD1AFB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819,4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63056" w:rsidRPr="0020225D" w:rsidTr="00AD1AFB">
        <w:trPr>
          <w:trHeight w:val="34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819,4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63056" w:rsidRPr="0020225D" w:rsidTr="00AD1AFB">
        <w:trPr>
          <w:trHeight w:val="344"/>
        </w:trPr>
        <w:tc>
          <w:tcPr>
            <w:tcW w:w="4787" w:type="dxa"/>
            <w:vAlign w:val="bottom"/>
          </w:tcPr>
          <w:p w:rsidR="00C63056" w:rsidRPr="004713F6" w:rsidRDefault="00C63056" w:rsidP="00AD1AF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53121,5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52045,2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C63056" w:rsidRPr="0020225D" w:rsidTr="00AD1AFB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53121,5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52045,2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C63056" w:rsidRPr="0020225D" w:rsidTr="00AD1AFB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440,0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437,6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C63056" w:rsidRPr="0020225D" w:rsidTr="00AD1AFB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C63056" w:rsidRPr="0020225D" w:rsidTr="00AD1AFB">
        <w:trPr>
          <w:trHeight w:val="58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329,0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спорт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4388,1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4356,4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4388,1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4356,4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15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394,0</w:t>
            </w:r>
          </w:p>
        </w:tc>
        <w:tc>
          <w:tcPr>
            <w:tcW w:w="1417" w:type="dxa"/>
            <w:gridSpan w:val="2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393,5</w:t>
            </w:r>
          </w:p>
        </w:tc>
        <w:tc>
          <w:tcPr>
            <w:tcW w:w="992" w:type="dxa"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C63056" w:rsidRPr="0020225D" w:rsidTr="009F6990">
        <w:trPr>
          <w:trHeight w:val="375"/>
        </w:trPr>
        <w:tc>
          <w:tcPr>
            <w:tcW w:w="47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63056" w:rsidRPr="0020225D" w:rsidTr="009F6990">
        <w:trPr>
          <w:trHeight w:val="37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Default="00C63056" w:rsidP="004713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C63056" w:rsidRPr="004713F6" w:rsidRDefault="00C63056" w:rsidP="004713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сельского поселения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Выселковского района  по экономическим,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производственным, финансовым                   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</w:tr>
      <w:tr w:rsidR="00C63056" w:rsidRPr="0020225D" w:rsidTr="009F6990">
        <w:trPr>
          <w:trHeight w:val="315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социальным вопросам  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3056" w:rsidRPr="004713F6" w:rsidRDefault="00C63056" w:rsidP="004713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713F6">
              <w:rPr>
                <w:rFonts w:ascii="Times New Roman" w:hAnsi="Times New Roman"/>
                <w:color w:val="000000"/>
                <w:lang w:eastAsia="ru-RU"/>
              </w:rPr>
              <w:t xml:space="preserve">             Т.В.Миронова</w:t>
            </w:r>
          </w:p>
        </w:tc>
      </w:tr>
    </w:tbl>
    <w:p w:rsidR="00C63056" w:rsidRDefault="00C63056"/>
    <w:sectPr w:rsidR="00C63056" w:rsidSect="00CB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13F6"/>
    <w:rsid w:val="0020225D"/>
    <w:rsid w:val="004713F6"/>
    <w:rsid w:val="007D0828"/>
    <w:rsid w:val="008C7749"/>
    <w:rsid w:val="009F6990"/>
    <w:rsid w:val="00AA3B53"/>
    <w:rsid w:val="00AD1AFB"/>
    <w:rsid w:val="00C63056"/>
    <w:rsid w:val="00CB5C79"/>
    <w:rsid w:val="00ED5D11"/>
    <w:rsid w:val="00FA0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C7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21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418</Words>
  <Characters>2383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8</cp:revision>
  <cp:lastPrinted>2013-03-23T10:42:00Z</cp:lastPrinted>
  <dcterms:created xsi:type="dcterms:W3CDTF">2013-03-21T10:00:00Z</dcterms:created>
  <dcterms:modified xsi:type="dcterms:W3CDTF">2013-04-23T07:22:00Z</dcterms:modified>
</cp:coreProperties>
</file>